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企业信用信息查询服务指南</w:t>
      </w:r>
    </w:p>
    <w:p>
      <w:pPr>
        <w:jc w:val="center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（主动服务类）</w:t>
      </w:r>
    </w:p>
    <w:p>
      <w:pPr>
        <w:rPr>
          <w:sz w:val="32"/>
          <w:szCs w:val="32"/>
        </w:rPr>
      </w:pP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一、办理依据</w:t>
      </w:r>
    </w:p>
    <w:p>
      <w:pPr>
        <w:ind w:firstLine="660"/>
        <w:rPr>
          <w:rFonts w:ascii="FangSong_GB2312" w:hAnsi="仿宋" w:eastAsia="FangSong_GB2312"/>
          <w:sz w:val="32"/>
          <w:szCs w:val="32"/>
        </w:rPr>
      </w:pPr>
      <w:r>
        <w:rPr>
          <w:rFonts w:ascii="FangSong_GB2312" w:hAnsi="仿宋" w:eastAsia="FangSong_GB2312"/>
          <w:sz w:val="32"/>
          <w:szCs w:val="32"/>
        </w:rPr>
        <w:t>1.</w:t>
      </w:r>
      <w:r>
        <w:rPr>
          <w:rFonts w:hint="eastAsia" w:ascii="FangSong_GB2312" w:hAnsi="仿宋" w:eastAsia="FangSong_GB2312"/>
          <w:sz w:val="32"/>
          <w:szCs w:val="32"/>
        </w:rPr>
        <w:t>《企业信息公示暂行条例》第六条</w:t>
      </w:r>
      <w:r>
        <w:rPr>
          <w:rFonts w:ascii="FangSong_GB2312" w:hAnsi="仿宋" w:eastAsia="FangSong_GB2312"/>
          <w:sz w:val="32"/>
          <w:szCs w:val="32"/>
        </w:rPr>
        <w:t>:</w:t>
      </w:r>
      <w:r>
        <w:rPr>
          <w:rFonts w:hint="eastAsia" w:ascii="FangSong_GB2312" w:hAnsi="仿宋" w:eastAsia="FangSong_GB2312"/>
          <w:sz w:val="32"/>
          <w:szCs w:val="32"/>
        </w:rPr>
        <w:t>工商行政管理部门应当通过企业信用信息公示系统，公示其在履行职责过程中产生的下列企业信息：（一）注册登记、备案信息；（二）动产抵押登记信息；（三）股权出质登记信息；（四）行政处罚信息；（五）其他依法应当公示的信息。前款规定的企业信息应当自产生之日起</w:t>
      </w:r>
      <w:r>
        <w:rPr>
          <w:rFonts w:ascii="FangSong_GB2312" w:hAnsi="仿宋" w:eastAsia="FangSong_GB2312"/>
          <w:sz w:val="32"/>
          <w:szCs w:val="32"/>
        </w:rPr>
        <w:t>20</w:t>
      </w:r>
      <w:r>
        <w:rPr>
          <w:rFonts w:hint="eastAsia" w:ascii="FangSong_GB2312" w:hAnsi="仿宋" w:eastAsia="FangSong_GB2312"/>
          <w:sz w:val="32"/>
          <w:szCs w:val="32"/>
        </w:rPr>
        <w:t>个工作日内予以公示。</w:t>
      </w:r>
    </w:p>
    <w:p>
      <w:pPr>
        <w:ind w:firstLine="660"/>
        <w:rPr>
          <w:rFonts w:ascii="FangSong_GB2312" w:hAnsi="仿宋" w:eastAsia="FangSong_GB2312"/>
          <w:sz w:val="32"/>
          <w:szCs w:val="32"/>
        </w:rPr>
      </w:pPr>
      <w:r>
        <w:rPr>
          <w:rFonts w:ascii="FangSong_GB2312" w:hAnsi="仿宋" w:eastAsia="FangSong_GB2312"/>
          <w:sz w:val="32"/>
          <w:szCs w:val="32"/>
        </w:rPr>
        <w:t>2.</w:t>
      </w:r>
      <w:r>
        <w:rPr>
          <w:rFonts w:hint="eastAsia" w:ascii="FangSong_GB2312" w:hAnsi="仿宋" w:eastAsia="FangSong_GB2312"/>
          <w:sz w:val="32"/>
          <w:szCs w:val="32"/>
        </w:rPr>
        <w:t>国务院办公厅《关于政府部门涉企信息统一归集公示工作实施方案的复函》（国办函〔</w:t>
      </w:r>
      <w:r>
        <w:rPr>
          <w:rFonts w:ascii="FangSong_GB2312" w:hAnsi="仿宋" w:eastAsia="FangSong_GB2312"/>
          <w:sz w:val="32"/>
          <w:szCs w:val="32"/>
        </w:rPr>
        <w:t>2016</w:t>
      </w:r>
      <w:r>
        <w:rPr>
          <w:rFonts w:hint="eastAsia" w:ascii="FangSong_GB2312" w:hAnsi="仿宋" w:eastAsia="FangSong_GB2312"/>
          <w:sz w:val="32"/>
          <w:szCs w:val="32"/>
        </w:rPr>
        <w:t>〕</w:t>
      </w:r>
      <w:r>
        <w:rPr>
          <w:rFonts w:ascii="FangSong_GB2312" w:hAnsi="仿宋" w:eastAsia="FangSong_GB2312"/>
          <w:sz w:val="32"/>
          <w:szCs w:val="32"/>
        </w:rPr>
        <w:t>74</w:t>
      </w:r>
      <w:r>
        <w:rPr>
          <w:rFonts w:hint="eastAsia" w:ascii="FangSong_GB2312" w:hAnsi="仿宋" w:eastAsia="FangSong_GB2312"/>
          <w:sz w:val="32"/>
          <w:szCs w:val="32"/>
        </w:rPr>
        <w:t>号）“五、企业信息的应用（三）企业信息服务。以降低社会交易成本为目标，开放公示的企业信息资源。优化搜索引擎功能，开发便捷查询工具，实现多种条件模糊查询、跨地域数据关联查询；引导利益相关主体、消费者、新闻媒体查询使用企业信息，对失信者形成市场性、社会性约束。扩大企业信息在公共服务领域中的应用，鼓励社会各方运用公示数据开发合规的衍生产品。探索运用大数据、云计算等现代信息技术，整合形成社会各方对同一企业不同侧面的相关数据描述，为维护市场健康发展提供有效手段。”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二、承办机构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怀远</w:t>
      </w:r>
      <w:r>
        <w:rPr>
          <w:rFonts w:hint="eastAsia" w:ascii="仿宋" w:hAnsi="仿宋" w:eastAsia="仿宋"/>
          <w:sz w:val="32"/>
          <w:szCs w:val="32"/>
        </w:rPr>
        <w:t>县市场监管局企业监督管理科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三、服务对象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个人、法人、社会组织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四、申请条件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无。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五、申报材料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无。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六、服务流程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无，登录全国企业信用信息公示系统（安徽）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即可查询，网址：</w:t>
      </w:r>
      <w:r>
        <w:fldChar w:fldCharType="begin"/>
      </w:r>
      <w:r>
        <w:instrText xml:space="preserve"> HYPERLINK "http://www.ahcredit.gov.cn" </w:instrText>
      </w:r>
      <w:r>
        <w:fldChar w:fldCharType="separate"/>
      </w:r>
      <w:r>
        <w:rPr>
          <w:rStyle w:val="6"/>
          <w:rFonts w:ascii="仿宋" w:hAnsi="仿宋" w:eastAsia="仿宋"/>
          <w:sz w:val="32"/>
          <w:szCs w:val="32"/>
        </w:rPr>
        <w:t>http://www.ahcredit.gov.cn</w:t>
      </w:r>
      <w:r>
        <w:rPr>
          <w:rStyle w:val="6"/>
          <w:rFonts w:ascii="仿宋" w:hAnsi="仿宋" w:eastAsia="仿宋"/>
          <w:sz w:val="32"/>
          <w:szCs w:val="32"/>
        </w:rPr>
        <w:fldChar w:fldCharType="end"/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七、办理时限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即办。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八、收费依据和标准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免费。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九、咨询方式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怀远</w:t>
      </w:r>
      <w:r>
        <w:rPr>
          <w:rFonts w:hint="eastAsia" w:ascii="仿宋" w:hAnsi="仿宋" w:eastAsia="仿宋"/>
          <w:sz w:val="32"/>
          <w:szCs w:val="32"/>
        </w:rPr>
        <w:t>县市场监管局企业监督管理科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电话：</w:t>
      </w:r>
      <w:r>
        <w:rPr>
          <w:rFonts w:ascii="仿宋" w:hAnsi="仿宋" w:eastAsia="仿宋"/>
          <w:sz w:val="32"/>
          <w:szCs w:val="32"/>
        </w:rPr>
        <w:t>0552—</w:t>
      </w:r>
      <w:r>
        <w:rPr>
          <w:rFonts w:hint="eastAsia" w:ascii="仿宋" w:hAnsi="仿宋" w:eastAsia="仿宋"/>
          <w:sz w:val="32"/>
          <w:szCs w:val="32"/>
        </w:rPr>
        <w:t>8855925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7EEC"/>
    <w:rsid w:val="000063FD"/>
    <w:rsid w:val="00015DCF"/>
    <w:rsid w:val="00016360"/>
    <w:rsid w:val="00102C39"/>
    <w:rsid w:val="001133F3"/>
    <w:rsid w:val="001176DE"/>
    <w:rsid w:val="001645B9"/>
    <w:rsid w:val="00170193"/>
    <w:rsid w:val="00176065"/>
    <w:rsid w:val="001828AC"/>
    <w:rsid w:val="00196699"/>
    <w:rsid w:val="001A35FF"/>
    <w:rsid w:val="001D222F"/>
    <w:rsid w:val="001E71F7"/>
    <w:rsid w:val="001E7680"/>
    <w:rsid w:val="001F397D"/>
    <w:rsid w:val="002157A0"/>
    <w:rsid w:val="00236B76"/>
    <w:rsid w:val="002436ED"/>
    <w:rsid w:val="00275ECB"/>
    <w:rsid w:val="0028670F"/>
    <w:rsid w:val="002D617A"/>
    <w:rsid w:val="002E79A5"/>
    <w:rsid w:val="00303804"/>
    <w:rsid w:val="00350B66"/>
    <w:rsid w:val="00365E7D"/>
    <w:rsid w:val="003D2E4A"/>
    <w:rsid w:val="003E7F23"/>
    <w:rsid w:val="004167DC"/>
    <w:rsid w:val="004302DF"/>
    <w:rsid w:val="0049032F"/>
    <w:rsid w:val="004C520A"/>
    <w:rsid w:val="00517C29"/>
    <w:rsid w:val="0052223F"/>
    <w:rsid w:val="00593D8A"/>
    <w:rsid w:val="005D4F5B"/>
    <w:rsid w:val="00615E8D"/>
    <w:rsid w:val="00625F49"/>
    <w:rsid w:val="00641344"/>
    <w:rsid w:val="00650ED6"/>
    <w:rsid w:val="006D27B2"/>
    <w:rsid w:val="006D6295"/>
    <w:rsid w:val="007113BE"/>
    <w:rsid w:val="00715AE3"/>
    <w:rsid w:val="00733D64"/>
    <w:rsid w:val="00770032"/>
    <w:rsid w:val="00771BEB"/>
    <w:rsid w:val="007738C2"/>
    <w:rsid w:val="007A17DB"/>
    <w:rsid w:val="007B2852"/>
    <w:rsid w:val="007B51B7"/>
    <w:rsid w:val="007B5AB6"/>
    <w:rsid w:val="007B6B31"/>
    <w:rsid w:val="007D35D0"/>
    <w:rsid w:val="007D4B14"/>
    <w:rsid w:val="00820280"/>
    <w:rsid w:val="00825CFC"/>
    <w:rsid w:val="00835FF6"/>
    <w:rsid w:val="0084068F"/>
    <w:rsid w:val="00871310"/>
    <w:rsid w:val="00880F2C"/>
    <w:rsid w:val="008D2D64"/>
    <w:rsid w:val="00903D5D"/>
    <w:rsid w:val="00961EF0"/>
    <w:rsid w:val="00980570"/>
    <w:rsid w:val="009A167B"/>
    <w:rsid w:val="009D7EEC"/>
    <w:rsid w:val="009E72EB"/>
    <w:rsid w:val="009F05E5"/>
    <w:rsid w:val="00A20836"/>
    <w:rsid w:val="00A54F95"/>
    <w:rsid w:val="00A619EC"/>
    <w:rsid w:val="00A77B5B"/>
    <w:rsid w:val="00AA4712"/>
    <w:rsid w:val="00AE7151"/>
    <w:rsid w:val="00B05105"/>
    <w:rsid w:val="00B72AFD"/>
    <w:rsid w:val="00B73874"/>
    <w:rsid w:val="00B8119A"/>
    <w:rsid w:val="00B904D4"/>
    <w:rsid w:val="00BA5C3E"/>
    <w:rsid w:val="00BA5FE4"/>
    <w:rsid w:val="00BC4743"/>
    <w:rsid w:val="00C27B64"/>
    <w:rsid w:val="00C339C8"/>
    <w:rsid w:val="00C63505"/>
    <w:rsid w:val="00C65611"/>
    <w:rsid w:val="00C65866"/>
    <w:rsid w:val="00C94FDA"/>
    <w:rsid w:val="00CD225E"/>
    <w:rsid w:val="00D23C2F"/>
    <w:rsid w:val="00D50F99"/>
    <w:rsid w:val="00DB2D61"/>
    <w:rsid w:val="00DC312B"/>
    <w:rsid w:val="00DC52B3"/>
    <w:rsid w:val="00DF015C"/>
    <w:rsid w:val="00E07813"/>
    <w:rsid w:val="00E256A6"/>
    <w:rsid w:val="00E809D7"/>
    <w:rsid w:val="00EB0B0F"/>
    <w:rsid w:val="00EE6C26"/>
    <w:rsid w:val="00F04326"/>
    <w:rsid w:val="00F21CA1"/>
    <w:rsid w:val="00F44FA9"/>
    <w:rsid w:val="00F75B95"/>
    <w:rsid w:val="00FB2746"/>
    <w:rsid w:val="00FC02EF"/>
    <w:rsid w:val="0BE772C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99"/>
    <w:rPr>
      <w:rFonts w:cs="Times New Roman"/>
      <w:color w:val="0000FF"/>
      <w:u w:val="single"/>
    </w:r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Balloon Text Char"/>
    <w:basedOn w:val="5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Header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Footer Char"/>
    <w:basedOn w:val="5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2</Pages>
  <Words>105</Words>
  <Characters>601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2016-09-22T00:44:00Z</dcterms:created>
  <dc:creator>张晓倩</dc:creator>
  <cp:lastModifiedBy>Administrator</cp:lastModifiedBy>
  <cp:lastPrinted>2016-09-05T02:18:00Z</cp:lastPrinted>
  <dcterms:modified xsi:type="dcterms:W3CDTF">2016-11-04T02:05:48Z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